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F62C" w14:textId="77777777" w:rsidR="00FC4018" w:rsidRDefault="00FC4018" w:rsidP="00FC4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BATYSFORD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fl.1415-28)</w:t>
      </w:r>
    </w:p>
    <w:p w14:paraId="4E9DE0AF" w14:textId="77777777" w:rsidR="00FC4018" w:rsidRDefault="00FC4018" w:rsidP="00FC4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Kingsland, Herefordshire.</w:t>
      </w:r>
    </w:p>
    <w:p w14:paraId="19C1663B" w14:textId="77777777" w:rsidR="00FC4018" w:rsidRDefault="00FC4018" w:rsidP="00FC4018">
      <w:pPr>
        <w:pStyle w:val="NoSpacing"/>
        <w:rPr>
          <w:rFonts w:cs="Times New Roman"/>
          <w:szCs w:val="24"/>
        </w:rPr>
      </w:pPr>
    </w:p>
    <w:p w14:paraId="2B7B91F1" w14:textId="77777777" w:rsidR="00FC4018" w:rsidRDefault="00FC4018" w:rsidP="00FC4018">
      <w:pPr>
        <w:pStyle w:val="NoSpacing"/>
        <w:rPr>
          <w:rFonts w:cs="Times New Roman"/>
          <w:szCs w:val="24"/>
        </w:rPr>
      </w:pPr>
    </w:p>
    <w:p w14:paraId="3E9AA058" w14:textId="77777777" w:rsidR="00FC4018" w:rsidRDefault="00FC4018" w:rsidP="00FC4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Aug.1415</w:t>
      </w:r>
      <w:r>
        <w:rPr>
          <w:rFonts w:cs="Times New Roman"/>
          <w:szCs w:val="24"/>
        </w:rPr>
        <w:tab/>
        <w:t>He became Rector.</w:t>
      </w:r>
    </w:p>
    <w:p w14:paraId="4D0628FC" w14:textId="77777777" w:rsidR="00FC4018" w:rsidRDefault="00FC4018" w:rsidP="00FC4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33169">
          <w:rPr>
            <w:rStyle w:val="Hyperlink"/>
            <w:rFonts w:cs="Times New Roman"/>
            <w:szCs w:val="24"/>
          </w:rPr>
          <w:t>www.melocki.org.uk/diocese/Kingsland.html</w:t>
        </w:r>
      </w:hyperlink>
      <w:r>
        <w:rPr>
          <w:rFonts w:cs="Times New Roman"/>
          <w:szCs w:val="24"/>
        </w:rPr>
        <w:t xml:space="preserve"> )</w:t>
      </w:r>
    </w:p>
    <w:p w14:paraId="005F1D4C" w14:textId="77777777" w:rsidR="00FC4018" w:rsidRDefault="00FC4018" w:rsidP="00FC4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Jul.</w:t>
      </w: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 xml:space="preserve">He exchanged with Thomas Ledsham, Rector of </w:t>
      </w:r>
      <w:proofErr w:type="spellStart"/>
      <w:r>
        <w:rPr>
          <w:rFonts w:cs="Times New Roman"/>
          <w:szCs w:val="24"/>
        </w:rPr>
        <w:t>Balsham</w:t>
      </w:r>
      <w:proofErr w:type="spellEnd"/>
      <w:r>
        <w:rPr>
          <w:rFonts w:cs="Times New Roman"/>
          <w:szCs w:val="24"/>
        </w:rPr>
        <w:t>, Cambridgeshire(q.v.)</w:t>
      </w:r>
    </w:p>
    <w:p w14:paraId="5BF3A69A" w14:textId="77777777" w:rsidR="00FC4018" w:rsidRDefault="00FC4018" w:rsidP="00FC4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2D4B526A" w14:textId="77777777" w:rsidR="00FC4018" w:rsidRDefault="00FC4018" w:rsidP="00FC4018">
      <w:pPr>
        <w:pStyle w:val="NoSpacing"/>
        <w:rPr>
          <w:rFonts w:cs="Times New Roman"/>
          <w:szCs w:val="24"/>
        </w:rPr>
      </w:pPr>
    </w:p>
    <w:p w14:paraId="3DA58706" w14:textId="77777777" w:rsidR="00FC4018" w:rsidRDefault="00FC4018" w:rsidP="00FC4018">
      <w:pPr>
        <w:pStyle w:val="NoSpacing"/>
        <w:rPr>
          <w:rFonts w:cs="Times New Roman"/>
          <w:szCs w:val="24"/>
        </w:rPr>
      </w:pPr>
    </w:p>
    <w:p w14:paraId="1239B4D8" w14:textId="77777777" w:rsidR="00FC4018" w:rsidRDefault="00FC4018" w:rsidP="00FC4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13 March 2025</w:t>
      </w:r>
      <w:r>
        <w:rPr>
          <w:rFonts w:cs="Times New Roman"/>
          <w:szCs w:val="24"/>
        </w:rPr>
        <w:fldChar w:fldCharType="end"/>
      </w:r>
    </w:p>
    <w:p w14:paraId="566C0E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8E287" w14:textId="77777777" w:rsidR="00FC4018" w:rsidRDefault="00FC4018" w:rsidP="009139A6">
      <w:r>
        <w:separator/>
      </w:r>
    </w:p>
  </w:endnote>
  <w:endnote w:type="continuationSeparator" w:id="0">
    <w:p w14:paraId="778368D1" w14:textId="77777777" w:rsidR="00FC4018" w:rsidRDefault="00FC40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5F0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D03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551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6D0F0" w14:textId="77777777" w:rsidR="00FC4018" w:rsidRDefault="00FC4018" w:rsidP="009139A6">
      <w:r>
        <w:separator/>
      </w:r>
    </w:p>
  </w:footnote>
  <w:footnote w:type="continuationSeparator" w:id="0">
    <w:p w14:paraId="0B1C565C" w14:textId="77777777" w:rsidR="00FC4018" w:rsidRDefault="00FC40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ECF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854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CD0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018"/>
    <w:rsid w:val="000666E0"/>
    <w:rsid w:val="002510B7"/>
    <w:rsid w:val="00270799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C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94989"/>
  <w15:chartTrackingRefBased/>
  <w15:docId w15:val="{8B96D65B-2365-416B-9F6B-264300025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C40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Kingsland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2025-03-13T21:09:00Z</dcterms:created>
  <dcterms:modified xsi:type="dcterms:W3CDTF">2025-03-13T21:09:00Z</dcterms:modified>
</cp:coreProperties>
</file>